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97CA42" w14:textId="33F47C45" w:rsidR="00663CBD" w:rsidRDefault="00663CBD" w:rsidP="00663C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MILES</w:t>
      </w:r>
      <w:r>
        <w:rPr>
          <w:rFonts w:ascii="Times New Roman" w:hAnsi="Times New Roman" w:cs="Times New Roman"/>
          <w:sz w:val="24"/>
          <w:szCs w:val="24"/>
        </w:rPr>
        <w:t xml:space="preserve">        (fl.1452-3)</w:t>
      </w:r>
    </w:p>
    <w:p w14:paraId="32372669" w14:textId="77777777" w:rsidR="00663CBD" w:rsidRDefault="00663CBD" w:rsidP="00663C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Grimsby.</w:t>
      </w:r>
    </w:p>
    <w:p w14:paraId="08C95B38" w14:textId="77777777" w:rsidR="00663CBD" w:rsidRDefault="00663CBD" w:rsidP="00663CB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FBD3B5A" w14:textId="77777777" w:rsidR="00663CBD" w:rsidRDefault="00663CBD" w:rsidP="00663CB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99AB487" w14:textId="2A31B15F" w:rsidR="00663CBD" w:rsidRDefault="006B5686" w:rsidP="00663C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1452-3</w:t>
      </w:r>
      <w:r>
        <w:rPr>
          <w:rFonts w:ascii="Times New Roman" w:hAnsi="Times New Roman" w:cs="Times New Roman"/>
          <w:sz w:val="24"/>
          <w:szCs w:val="24"/>
        </w:rPr>
        <w:tab/>
        <w:t>He occurs in the Burgess Roll</w:t>
      </w:r>
    </w:p>
    <w:p w14:paraId="0F0C67CD" w14:textId="77777777" w:rsidR="00663CBD" w:rsidRDefault="00663CBD" w:rsidP="006B5686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(“The Northern Genealogist” for 1885 ed. A. Gibbons, F.S.A. </w:t>
      </w:r>
    </w:p>
    <w:p w14:paraId="69F6E542" w14:textId="77777777" w:rsidR="00663CBD" w:rsidRDefault="00663CBD" w:rsidP="006B5686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published in York by J.Simpson p.71)</w:t>
      </w:r>
    </w:p>
    <w:p w14:paraId="3FC60140" w14:textId="77777777" w:rsidR="00663CBD" w:rsidRDefault="00663CBD" w:rsidP="00663CB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A2AB9C9" w14:textId="77777777" w:rsidR="00663CBD" w:rsidRDefault="00663CBD" w:rsidP="00663CB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4DD37A" w14:textId="77777777" w:rsidR="00663CBD" w:rsidRPr="002B6306" w:rsidRDefault="00663CBD" w:rsidP="00663C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November 2021</w:t>
      </w:r>
    </w:p>
    <w:p w14:paraId="4E7034C2" w14:textId="1CB6D0A8" w:rsidR="00BA00AB" w:rsidRPr="00663CBD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663CB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FAA4F" w14:textId="77777777" w:rsidR="00663CBD" w:rsidRDefault="00663CBD" w:rsidP="009139A6">
      <w:r>
        <w:separator/>
      </w:r>
    </w:p>
  </w:endnote>
  <w:endnote w:type="continuationSeparator" w:id="0">
    <w:p w14:paraId="4DC623CC" w14:textId="77777777" w:rsidR="00663CBD" w:rsidRDefault="00663CB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C632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3A68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450B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A4CA52" w14:textId="77777777" w:rsidR="00663CBD" w:rsidRDefault="00663CBD" w:rsidP="009139A6">
      <w:r>
        <w:separator/>
      </w:r>
    </w:p>
  </w:footnote>
  <w:footnote w:type="continuationSeparator" w:id="0">
    <w:p w14:paraId="1975D239" w14:textId="77777777" w:rsidR="00663CBD" w:rsidRDefault="00663CB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74F8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5CE9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8E68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CBD"/>
    <w:rsid w:val="000666E0"/>
    <w:rsid w:val="002510B7"/>
    <w:rsid w:val="005C130B"/>
    <w:rsid w:val="00663CBD"/>
    <w:rsid w:val="006B5686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800D65"/>
  <w15:chartTrackingRefBased/>
  <w15:docId w15:val="{7560808A-9AD5-4582-9275-7D854ED79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4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2021-11-18T20:31:00Z</dcterms:created>
  <dcterms:modified xsi:type="dcterms:W3CDTF">2021-11-18T20:44:00Z</dcterms:modified>
</cp:coreProperties>
</file>